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25B1EC" w:rsidR="001E41F3" w:rsidRDefault="001E41F3">
      <w:pPr>
        <w:pStyle w:val="CRCoverPage"/>
        <w:tabs>
          <w:tab w:val="right" w:pos="9639"/>
        </w:tabs>
        <w:spacing w:after="0"/>
        <w:rPr>
          <w:b/>
          <w:i/>
          <w:noProof/>
          <w:sz w:val="28"/>
        </w:rPr>
      </w:pPr>
      <w:r w:rsidRPr="004A6D5B">
        <w:rPr>
          <w:b/>
          <w:noProof/>
          <w:sz w:val="24"/>
        </w:rPr>
        <w:t>3GPP TSG-</w:t>
      </w:r>
      <w:fldSimple w:instr="DOCPROPERTY  TSG/WGRef  \* MERGEFORMAT">
        <w:r w:rsidR="00065B7E" w:rsidRPr="004A6D5B">
          <w:rPr>
            <w:b/>
            <w:noProof/>
            <w:sz w:val="24"/>
          </w:rPr>
          <w:t>RAN WG1</w:t>
        </w:r>
      </w:fldSimple>
      <w:r w:rsidR="00C66BA2" w:rsidRPr="004A6D5B">
        <w:rPr>
          <w:b/>
          <w:noProof/>
          <w:sz w:val="24"/>
        </w:rPr>
        <w:t xml:space="preserve"> </w:t>
      </w:r>
      <w:r w:rsidRPr="004A6D5B">
        <w:rPr>
          <w:b/>
          <w:noProof/>
          <w:sz w:val="24"/>
        </w:rPr>
        <w:t>Meeting #</w:t>
      </w:r>
      <w:fldSimple w:instr="DOCPROPERTY  MtgSeq  \* MERGEFORMAT">
        <w:r w:rsidR="00065B7E" w:rsidRPr="004A6D5B">
          <w:rPr>
            <w:b/>
            <w:noProof/>
            <w:sz w:val="24"/>
          </w:rPr>
          <w:t>1</w:t>
        </w:r>
        <w:r w:rsidR="00A07262" w:rsidRPr="004A6D5B">
          <w:rPr>
            <w:b/>
            <w:noProof/>
            <w:sz w:val="24"/>
          </w:rPr>
          <w:t>10</w:t>
        </w:r>
      </w:fldSimple>
      <w:r w:rsidRPr="004A6D5B">
        <w:rPr>
          <w:b/>
          <w:i/>
          <w:noProof/>
          <w:sz w:val="28"/>
        </w:rPr>
        <w:tab/>
      </w:r>
      <w:fldSimple w:instr="DOCPROPERTY  Tdoc#  \* MERGEFORMAT">
        <w:r w:rsidR="00065B7E" w:rsidRPr="004A6D5B">
          <w:rPr>
            <w:b/>
            <w:i/>
            <w:noProof/>
            <w:sz w:val="28"/>
          </w:rPr>
          <w:t>R1-2</w:t>
        </w:r>
        <w:r w:rsidR="0021132E" w:rsidRPr="004A6D5B">
          <w:rPr>
            <w:b/>
            <w:i/>
            <w:noProof/>
            <w:sz w:val="28"/>
          </w:rPr>
          <w:t>2</w:t>
        </w:r>
        <w:r w:rsidR="004A6D5B">
          <w:rPr>
            <w:b/>
            <w:i/>
            <w:noProof/>
            <w:sz w:val="28"/>
          </w:rPr>
          <w:t>07109</w:t>
        </w:r>
      </w:fldSimple>
    </w:p>
    <w:p w14:paraId="7CB45193" w14:textId="364FFE6B" w:rsidR="001E41F3" w:rsidRDefault="00A27B7E" w:rsidP="005E2C44">
      <w:pPr>
        <w:pStyle w:val="CRCoverPage"/>
        <w:outlineLvl w:val="0"/>
        <w:rPr>
          <w:b/>
          <w:noProof/>
          <w:sz w:val="24"/>
        </w:rPr>
      </w:pPr>
      <w:fldSimple w:instr="DOCPROPERTY  Location  \* MERGEFORMAT">
        <w:r w:rsidR="003609EF" w:rsidRPr="00BA51D9">
          <w:rPr>
            <w:b/>
            <w:noProof/>
            <w:sz w:val="24"/>
          </w:rPr>
          <w:t xml:space="preserve"> </w:t>
        </w:r>
        <w:r w:rsidR="00A07262">
          <w:rPr>
            <w:b/>
            <w:noProof/>
            <w:sz w:val="24"/>
          </w:rPr>
          <w:t>Toulouse, France</w:t>
        </w:r>
      </w:fldSimple>
      <w:r w:rsidR="001E41F3">
        <w:rPr>
          <w:b/>
          <w:noProof/>
          <w:sz w:val="24"/>
        </w:rPr>
        <w:t>,</w:t>
      </w:r>
      <w:fldSimple w:instr="DOCPROPERTY  StartDate  \* MERGEFORMAT">
        <w:r w:rsidR="003609EF" w:rsidRPr="00BA51D9">
          <w:rPr>
            <w:b/>
            <w:noProof/>
            <w:sz w:val="24"/>
          </w:rPr>
          <w:t xml:space="preserve"> </w:t>
        </w:r>
      </w:fldSimple>
      <w:fldSimple w:instr="DOCPROPERTY  EndDate  \* MERGEFORMAT">
        <w:r w:rsidR="00A07262">
          <w:rPr>
            <w:b/>
            <w:noProof/>
            <w:sz w:val="24"/>
          </w:rPr>
          <w:t>August</w:t>
        </w:r>
        <w:r w:rsidR="009D7C02">
          <w:rPr>
            <w:b/>
            <w:noProof/>
            <w:sz w:val="24"/>
          </w:rPr>
          <w:t xml:space="preserve"> </w:t>
        </w:r>
        <w:r w:rsidR="00A07262">
          <w:rPr>
            <w:b/>
            <w:noProof/>
            <w:sz w:val="24"/>
          </w:rPr>
          <w:t>22 - 26</w:t>
        </w:r>
        <w:r w:rsidR="003D4119">
          <w:rPr>
            <w:b/>
            <w:noProof/>
            <w:sz w:val="24"/>
          </w:rPr>
          <w:t xml:space="preserve">, </w:t>
        </w:r>
        <w:r w:rsidR="00065B7E">
          <w:rPr>
            <w:b/>
            <w:noProof/>
            <w:sz w:val="24"/>
          </w:rPr>
          <w:t>202</w:t>
        </w:r>
        <w:r w:rsidR="002113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BE326" w:rsidR="001E41F3" w:rsidRPr="00410371" w:rsidRDefault="00A27B7E" w:rsidP="00E13F3D">
            <w:pPr>
              <w:pStyle w:val="CRCoverPage"/>
              <w:spacing w:after="0"/>
              <w:jc w:val="right"/>
              <w:rPr>
                <w:b/>
                <w:noProof/>
                <w:sz w:val="28"/>
              </w:rPr>
            </w:pPr>
            <w:fldSimple w:instr="DOCPROPERTY  Spec#  \* MERGEFORMAT">
              <w:r w:rsidR="00065B7E">
                <w:rPr>
                  <w:b/>
                  <w:noProof/>
                  <w:sz w:val="28"/>
                </w:rPr>
                <w:t>38.21</w:t>
              </w:r>
            </w:fldSimple>
            <w:r w:rsidR="00A0726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A27B7E" w:rsidP="00547111">
            <w:pPr>
              <w:pStyle w:val="CRCoverPage"/>
              <w:spacing w:after="0"/>
              <w:rPr>
                <w:noProof/>
              </w:rPr>
            </w:pPr>
            <w:fldSimple w:instr="DOCPROPERTY  Cr#  \* MERGEFORMAT">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A27B7E" w:rsidP="00E13F3D">
            <w:pPr>
              <w:pStyle w:val="CRCoverPage"/>
              <w:spacing w:after="0"/>
              <w:jc w:val="center"/>
              <w:rPr>
                <w:b/>
                <w:noProof/>
              </w:rPr>
            </w:pPr>
            <w:fldSimple w:instr="DOCPROPERTY  Revision  \* MERGEFORMAT">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9AE35" w:rsidR="001E41F3" w:rsidRPr="00410371" w:rsidRDefault="00A27B7E">
            <w:pPr>
              <w:pStyle w:val="CRCoverPage"/>
              <w:spacing w:after="0"/>
              <w:jc w:val="center"/>
              <w:rPr>
                <w:noProof/>
                <w:sz w:val="28"/>
              </w:rPr>
            </w:pPr>
            <w:fldSimple w:instr="DOCPROPERTY  Version  \* MERGEFORMAT">
              <w:r w:rsidR="00065B7E">
                <w:rPr>
                  <w:b/>
                  <w:noProof/>
                  <w:sz w:val="28"/>
                </w:rPr>
                <w:t>1</w:t>
              </w:r>
              <w:r w:rsidR="00A07262">
                <w:rPr>
                  <w:b/>
                  <w:noProof/>
                  <w:sz w:val="28"/>
                </w:rPr>
                <w:t>7</w:t>
              </w:r>
              <w:r w:rsidR="00065B7E">
                <w:rPr>
                  <w:b/>
                  <w:noProof/>
                  <w:sz w:val="28"/>
                </w:rPr>
                <w:t>.</w:t>
              </w:r>
              <w:r w:rsidR="00A07262">
                <w:rPr>
                  <w:b/>
                  <w:noProof/>
                  <w:sz w:val="28"/>
                </w:rPr>
                <w:t>2</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67EA2" w:rsidR="001E41F3" w:rsidRDefault="00A07262">
            <w:pPr>
              <w:pStyle w:val="CRCoverPage"/>
              <w:spacing w:after="0"/>
              <w:ind w:left="100"/>
              <w:rPr>
                <w:noProof/>
              </w:rPr>
            </w:pPr>
            <w:r>
              <w:t>A-CSI</w:t>
            </w:r>
            <w:r w:rsidR="001229A9">
              <w:t xml:space="preserve"> multiplexing</w:t>
            </w:r>
            <w:r>
              <w:t xml:space="preserve"> on </w:t>
            </w:r>
            <w:proofErr w:type="spellStart"/>
            <w:r>
              <w:t>TBoMS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A27B7E">
            <w:pPr>
              <w:pStyle w:val="CRCoverPage"/>
              <w:spacing w:after="0"/>
              <w:ind w:left="100"/>
              <w:rPr>
                <w:noProof/>
              </w:rPr>
            </w:pPr>
            <w:fldSimple w:instr="DOCPROPERTY  SourceIfWg  \* MERGEFORMAT">
              <w:r w:rsidR="00065B7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A27B7E" w:rsidP="00547111">
            <w:pPr>
              <w:pStyle w:val="CRCoverPage"/>
              <w:spacing w:after="0"/>
              <w:ind w:left="100"/>
              <w:rPr>
                <w:noProof/>
              </w:rPr>
            </w:pPr>
            <w:fldSimple w:instr="DOCPROPERTY  SourceIfTsg  \* MERGEFORMAT">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486AE" w:rsidR="001E41F3" w:rsidRDefault="00CD361E">
            <w:pPr>
              <w:pStyle w:val="CRCoverPage"/>
              <w:spacing w:after="0"/>
              <w:ind w:left="100"/>
              <w:rPr>
                <w:noProof/>
              </w:rPr>
            </w:pPr>
            <w:proofErr w:type="spellStart"/>
            <w:r>
              <w:t>NR_</w:t>
            </w:r>
            <w:r w:rsidR="007A5936">
              <w:t>cov_enh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6173D" w:rsidR="001E41F3" w:rsidRDefault="00A27B7E">
            <w:pPr>
              <w:pStyle w:val="CRCoverPage"/>
              <w:spacing w:after="0"/>
              <w:ind w:left="100"/>
              <w:rPr>
                <w:noProof/>
              </w:rPr>
            </w:pPr>
            <w:fldSimple w:instr="DOCPROPERTY  ResDate  \* MERGEFORMAT">
              <w:r w:rsidR="00065B7E">
                <w:rPr>
                  <w:noProof/>
                </w:rPr>
                <w:t>202</w:t>
              </w:r>
              <w:r w:rsidR="009D7C02">
                <w:rPr>
                  <w:noProof/>
                </w:rPr>
                <w:t>2</w:t>
              </w:r>
              <w:r w:rsidR="00065B7E">
                <w:rPr>
                  <w:noProof/>
                </w:rPr>
                <w:t>-0</w:t>
              </w:r>
              <w:r w:rsidR="007A5936">
                <w:rPr>
                  <w:noProof/>
                </w:rPr>
                <w:t>8</w:t>
              </w:r>
              <w:r w:rsidR="00065B7E">
                <w:rPr>
                  <w:noProof/>
                </w:rPr>
                <w:t>-</w:t>
              </w:r>
              <w:r w:rsidR="007A5936">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421EB" w:rsidR="001E41F3" w:rsidRPr="00A07262" w:rsidRDefault="00FA49A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55A93" w:rsidR="001E41F3" w:rsidRDefault="00A27B7E">
            <w:pPr>
              <w:pStyle w:val="CRCoverPage"/>
              <w:spacing w:after="0"/>
              <w:ind w:left="100"/>
              <w:rPr>
                <w:noProof/>
              </w:rPr>
            </w:pPr>
            <w:fldSimple w:instr="DOCPROPERTY  Release  \* MERGEFORMAT">
              <w:r w:rsidR="00D53557">
                <w:rPr>
                  <w:noProof/>
                </w:rPr>
                <w:t>Rel-1</w:t>
              </w:r>
            </w:fldSimple>
            <w:r w:rsidR="007A593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EA3BA" w14:textId="6D28A824" w:rsidR="007A5936" w:rsidRDefault="00C07C7B" w:rsidP="007A5936">
            <w:pPr>
              <w:pStyle w:val="CRCoverPage"/>
              <w:spacing w:after="0"/>
              <w:jc w:val="both"/>
            </w:pPr>
            <w:r>
              <w:t>In RAN1#1</w:t>
            </w:r>
            <w:r w:rsidR="007A5936">
              <w:t xml:space="preserve">09-e meeting, it was agreed that A-CSI multiplexing on a slot of </w:t>
            </w:r>
            <w:proofErr w:type="spellStart"/>
            <w:r w:rsidR="007A5936">
              <w:t>TBoMS</w:t>
            </w:r>
            <w:proofErr w:type="spellEnd"/>
            <w:r w:rsidR="007A5936">
              <w:t xml:space="preserve"> with UL-SCH is supported. This agreement has not been captured in the specification since </w:t>
            </w:r>
            <w:r w:rsidR="00C04D77">
              <w:t xml:space="preserve">no agreement was made concerning </w:t>
            </w:r>
            <w:r w:rsidR="007A5936">
              <w:t xml:space="preserve">the exact slot of the multiple slots of </w:t>
            </w:r>
            <w:proofErr w:type="spellStart"/>
            <w:r w:rsidR="007A5936">
              <w:t>TBoMS</w:t>
            </w:r>
            <w:proofErr w:type="spellEnd"/>
            <w:r w:rsidR="007A5936">
              <w:t xml:space="preserve"> that should be used for A-CSI multiplexing.</w:t>
            </w:r>
          </w:p>
          <w:p w14:paraId="401A4577" w14:textId="77777777" w:rsidR="007A5936" w:rsidRDefault="007A5936" w:rsidP="007A5936">
            <w:pPr>
              <w:pStyle w:val="CRCoverPage"/>
              <w:spacing w:after="0"/>
              <w:jc w:val="both"/>
            </w:pPr>
          </w:p>
          <w:p w14:paraId="04B4F444" w14:textId="3C7BD7B2" w:rsidR="00C07C7B" w:rsidRDefault="007A5936" w:rsidP="007A5936">
            <w:pPr>
              <w:pStyle w:val="CRCoverPage"/>
              <w:spacing w:after="0"/>
              <w:jc w:val="both"/>
            </w:pPr>
            <w:r>
              <w:t xml:space="preserve">This CR captures the agreement made in RAN1#109-e </w:t>
            </w:r>
            <w:r w:rsidR="00C04D77">
              <w:t>and</w:t>
            </w:r>
            <w:r>
              <w:t xml:space="preserve"> clarifies the </w:t>
            </w:r>
          </w:p>
          <w:p w14:paraId="708AA7DE" w14:textId="461FCCBC" w:rsidR="00C07C7B" w:rsidRPr="00EC52F8" w:rsidRDefault="007A5936" w:rsidP="007A5936">
            <w:pPr>
              <w:pStyle w:val="CRCoverPage"/>
              <w:spacing w:after="0"/>
              <w:jc w:val="both"/>
              <w:rPr>
                <w:i/>
                <w:iCs/>
                <w:noProof/>
              </w:rPr>
            </w:pPr>
            <w:r>
              <w:t xml:space="preserve">the exact slot of the multiple slots of </w:t>
            </w:r>
            <w:proofErr w:type="spellStart"/>
            <w:r>
              <w:t>TBoMS</w:t>
            </w:r>
            <w:proofErr w:type="spellEnd"/>
            <w:r w:rsidR="00212CF3">
              <w:t xml:space="preserve"> with UL-SCH</w:t>
            </w:r>
            <w:r>
              <w:t xml:space="preserve"> that should be used for A-CSI multiplexing</w:t>
            </w:r>
            <w:r w:rsidR="00212CF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30883" w:rsidR="001E41F3" w:rsidRPr="00EC52F8" w:rsidRDefault="00212CF3" w:rsidP="00212CF3">
            <w:pPr>
              <w:pStyle w:val="CRCoverPage"/>
              <w:spacing w:after="0"/>
              <w:rPr>
                <w:noProof/>
              </w:rPr>
            </w:pPr>
            <w:r>
              <w:rPr>
                <w:noProof/>
              </w:rPr>
              <w:t xml:space="preserve">Adding the feature of A-CSI multiplexing on a slot of TBoMS with UL-SCH and clarifying </w:t>
            </w:r>
            <w:r>
              <w:t xml:space="preserve">the exact slot of the multiple slots of </w:t>
            </w:r>
            <w:proofErr w:type="spellStart"/>
            <w:r>
              <w:t>TBoMS</w:t>
            </w:r>
            <w:proofErr w:type="spellEnd"/>
            <w:r>
              <w:t xml:space="preserve"> that should be used for A-CSI multiplexing.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47D4E" w:rsidR="005F1226" w:rsidRDefault="00212CF3" w:rsidP="00212CF3">
            <w:pPr>
              <w:pStyle w:val="CRCoverPage"/>
              <w:spacing w:after="0"/>
              <w:rPr>
                <w:noProof/>
              </w:rPr>
            </w:pPr>
            <w:r>
              <w:rPr>
                <w:noProof/>
              </w:rPr>
              <w:t>The feature of A-CSI mutiplexing on a slot of TBoMS with UL-SCH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5D4B2" w:rsidR="001E41F3" w:rsidRDefault="00212CF3" w:rsidP="00212CF3">
            <w:pPr>
              <w:pStyle w:val="CRCoverPage"/>
              <w:spacing w:after="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78AB9" w:rsidR="005F1226" w:rsidRDefault="00C07C7B" w:rsidP="00AA0BA4">
            <w:pPr>
              <w:pStyle w:val="CRCoverPage"/>
              <w:spacing w:after="0"/>
              <w:rPr>
                <w:noProof/>
              </w:rPr>
            </w:pPr>
            <w:r>
              <w:rPr>
                <w:noProof/>
              </w:rPr>
              <w:t xml:space="preserve">Accompanying Tdoc was </w:t>
            </w:r>
            <w:r w:rsidRPr="004A6D5B">
              <w:rPr>
                <w:noProof/>
              </w:rPr>
              <w:t>submitted in R1-22</w:t>
            </w:r>
            <w:r w:rsidR="004A6D5B" w:rsidRPr="004A6D5B">
              <w:rPr>
                <w:noProof/>
              </w:rPr>
              <w:t>07108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77777777" w:rsidR="00FF23A5" w:rsidRPr="004A6D5B" w:rsidRDefault="00FF23A5" w:rsidP="00FF23A5">
      <w:pPr>
        <w:jc w:val="center"/>
        <w:rPr>
          <w:b/>
          <w:bCs/>
          <w:noProof/>
          <w:sz w:val="24"/>
          <w:szCs w:val="24"/>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4A6D5B">
        <w:rPr>
          <w:b/>
          <w:bCs/>
          <w:noProof/>
          <w:sz w:val="24"/>
          <w:szCs w:val="24"/>
        </w:rPr>
        <w:lastRenderedPageBreak/>
        <w:t>***** Unaffected subclauses omitted *****</w:t>
      </w:r>
    </w:p>
    <w:p w14:paraId="485091B5" w14:textId="77777777" w:rsidR="00920ABB" w:rsidRPr="0048482F" w:rsidRDefault="00920ABB" w:rsidP="00920ABB">
      <w:pPr>
        <w:pStyle w:val="Heading4"/>
        <w:rPr>
          <w:color w:val="000000"/>
        </w:rPr>
      </w:pPr>
      <w:bookmarkStart w:id="9" w:name="_Toc11352143"/>
      <w:bookmarkStart w:id="10" w:name="_Toc20318033"/>
      <w:bookmarkStart w:id="11" w:name="_Toc27299931"/>
      <w:bookmarkStart w:id="12" w:name="_Toc29673204"/>
      <w:bookmarkStart w:id="13" w:name="_Toc29673345"/>
      <w:bookmarkStart w:id="14" w:name="_Toc29674338"/>
      <w:bookmarkStart w:id="15" w:name="_Toc36645568"/>
      <w:bookmarkStart w:id="16" w:name="_Toc45810613"/>
      <w:bookmarkStart w:id="17" w:name="_Toc106695658"/>
      <w:bookmarkEnd w:id="1"/>
      <w:bookmarkEnd w:id="2"/>
      <w:bookmarkEnd w:id="3"/>
      <w:bookmarkEnd w:id="4"/>
      <w:bookmarkEnd w:id="5"/>
      <w:bookmarkEnd w:id="6"/>
      <w:bookmarkEnd w:id="7"/>
      <w:bookmarkEnd w:id="8"/>
      <w:r w:rsidRPr="0048482F">
        <w:rPr>
          <w:color w:val="000000"/>
        </w:rPr>
        <w:t>6.1.2.1</w:t>
      </w:r>
      <w:r w:rsidRPr="0048482F">
        <w:rPr>
          <w:color w:val="000000"/>
        </w:rPr>
        <w:tab/>
        <w:t>Resource allocation in time domain</w:t>
      </w:r>
      <w:bookmarkEnd w:id="9"/>
      <w:bookmarkEnd w:id="10"/>
      <w:bookmarkEnd w:id="11"/>
      <w:bookmarkEnd w:id="12"/>
      <w:bookmarkEnd w:id="13"/>
      <w:bookmarkEnd w:id="14"/>
      <w:bookmarkEnd w:id="15"/>
      <w:bookmarkEnd w:id="16"/>
      <w:bookmarkEnd w:id="17"/>
    </w:p>
    <w:p w14:paraId="502C233C" w14:textId="56DF95BC" w:rsidR="00920ABB" w:rsidRPr="004A6D5B" w:rsidRDefault="002F26FD" w:rsidP="002F26FD">
      <w:pPr>
        <w:jc w:val="center"/>
        <w:rPr>
          <w:b/>
          <w:bCs/>
          <w:noProof/>
          <w:sz w:val="24"/>
          <w:szCs w:val="24"/>
        </w:rPr>
      </w:pPr>
      <w:r w:rsidRPr="004A6D5B">
        <w:rPr>
          <w:b/>
          <w:bCs/>
          <w:noProof/>
          <w:sz w:val="24"/>
          <w:szCs w:val="24"/>
        </w:rPr>
        <w:t xml:space="preserve">***** </w:t>
      </w:r>
      <w:r w:rsidR="00FE51D1" w:rsidRPr="004A6D5B">
        <w:rPr>
          <w:b/>
          <w:bCs/>
          <w:noProof/>
          <w:sz w:val="24"/>
          <w:szCs w:val="24"/>
        </w:rPr>
        <w:t>Unchanged text o</w:t>
      </w:r>
      <w:r w:rsidRPr="004A6D5B">
        <w:rPr>
          <w:b/>
          <w:bCs/>
          <w:noProof/>
          <w:sz w:val="24"/>
          <w:szCs w:val="24"/>
        </w:rPr>
        <w:t>mitted*****</w:t>
      </w:r>
    </w:p>
    <w:p w14:paraId="48F3ADF6" w14:textId="34A59AB0" w:rsidR="00920ABB" w:rsidRPr="00B04148" w:rsidRDefault="00920ABB" w:rsidP="00920ABB">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47659CB8" w14:textId="77777777" w:rsidR="00920ABB" w:rsidRPr="00FB19B3" w:rsidRDefault="00920ABB" w:rsidP="00920ABB">
      <w:pPr>
        <w:pStyle w:val="B1"/>
      </w:pPr>
      <w:r>
        <w:t>-</w:t>
      </w:r>
      <w:r>
        <w:tab/>
      </w:r>
      <w:r w:rsidRPr="00FB19B3">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03A1D55" w14:textId="77777777" w:rsidR="00920ABB" w:rsidRPr="00B04148" w:rsidRDefault="00920ABB" w:rsidP="00920ABB">
      <w:pPr>
        <w:pStyle w:val="B1"/>
      </w:pPr>
      <w:r>
        <w:t>-</w:t>
      </w:r>
      <w:r>
        <w:tab/>
      </w:r>
      <w:r w:rsidRPr="00FB19B3">
        <w:t>otherwise</w:t>
      </w:r>
      <w:r w:rsidRPr="00B04148">
        <w:t xml:space="preserve">, the CSI report(s) is transmitted only on the first transmission occasion. </w:t>
      </w:r>
    </w:p>
    <w:p w14:paraId="751C22A0" w14:textId="03AA4351" w:rsidR="00315833" w:rsidRDefault="00FE51D1" w:rsidP="00920ABB">
      <w:pPr>
        <w:rPr>
          <w:color w:val="FF0000"/>
        </w:rPr>
      </w:pPr>
      <w:r w:rsidRPr="00FE51D1">
        <w:rPr>
          <w:color w:val="FF0000"/>
        </w:rPr>
        <w:t xml:space="preserve">For </w:t>
      </w:r>
      <w:r>
        <w:rPr>
          <w:color w:val="FF0000"/>
        </w:rPr>
        <w:t>TB processing over multiple slots</w:t>
      </w:r>
      <w:r w:rsidRPr="00FE51D1">
        <w:rPr>
          <w:color w:val="FF0000"/>
        </w:rPr>
        <w:t>, when a DCI format 0_1 and DCI format 0_2 schedule aperiodic CSI report(s) on PUSCH with transport block by a '</w:t>
      </w:r>
      <w:r w:rsidRPr="00FE51D1">
        <w:rPr>
          <w:i/>
          <w:color w:val="FF0000"/>
        </w:rPr>
        <w:t>CSI request'</w:t>
      </w:r>
      <w:r w:rsidRPr="00FE51D1">
        <w:rPr>
          <w:color w:val="FF0000"/>
        </w:rPr>
        <w:t xml:space="preserve"> field on a DCI,</w:t>
      </w:r>
      <w:r>
        <w:rPr>
          <w:color w:val="FF0000"/>
        </w:rPr>
        <w:t xml:space="preserve"> </w:t>
      </w:r>
      <w:r w:rsidR="00E43179">
        <w:rPr>
          <w:color w:val="FF0000"/>
        </w:rPr>
        <w:t xml:space="preserve">the CSI report(s) is transmitted only on the first transmission occasion </w:t>
      </w:r>
      <w:r w:rsidR="00315833">
        <w:rPr>
          <w:color w:val="FF0000"/>
        </w:rPr>
        <w:t>over which only parity bits of the TB are transmitted.</w:t>
      </w:r>
    </w:p>
    <w:p w14:paraId="7083FB3A" w14:textId="01E2F5F6" w:rsidR="00920ABB" w:rsidRPr="00B04148" w:rsidRDefault="00920ABB" w:rsidP="00920ABB">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1249C680" w14:textId="77777777" w:rsidR="00920ABB" w:rsidRPr="00B04148" w:rsidRDefault="00920ABB" w:rsidP="00920ABB">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3350DBAA" w14:textId="77777777" w:rsidR="00920ABB" w:rsidRPr="00B04148" w:rsidRDefault="00920ABB" w:rsidP="00920ABB">
      <w:pPr>
        <w:pStyle w:val="B1"/>
      </w:pPr>
      <w:r>
        <w:t>-</w:t>
      </w:r>
      <w:r>
        <w:tab/>
      </w:r>
      <w:r w:rsidRPr="00B04148">
        <w:t xml:space="preserve">otherwise, the CSI report(s) is multiplexed only on the first actual repetition. </w:t>
      </w:r>
    </w:p>
    <w:p w14:paraId="4007E751" w14:textId="77777777" w:rsidR="00920ABB" w:rsidRPr="00777D0C" w:rsidRDefault="00920ABB" w:rsidP="00920ABB">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0A41F11C" w14:textId="77777777" w:rsidR="00920ABB" w:rsidRPr="00B04148" w:rsidRDefault="00920ABB" w:rsidP="00920ABB">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1ECB7B1E" w14:textId="77777777" w:rsidR="00920ABB" w:rsidRPr="00B04148" w:rsidRDefault="00920ABB" w:rsidP="00920ABB">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7F3EED5C" w14:textId="77777777" w:rsidR="00920ABB" w:rsidRPr="00B04148" w:rsidRDefault="00920ABB" w:rsidP="00920ABB">
      <w:pPr>
        <w:pStyle w:val="B1"/>
      </w:pPr>
      <w:r>
        <w:t>-</w:t>
      </w:r>
      <w:r>
        <w:tab/>
      </w:r>
      <w:r w:rsidRPr="00B04148">
        <w:t xml:space="preserve">otherwise, the CSI report(s) is transmitted only on the first transmission occasion. </w:t>
      </w:r>
    </w:p>
    <w:p w14:paraId="2C24DCDB" w14:textId="77777777" w:rsidR="00920ABB" w:rsidRPr="00164FB3" w:rsidRDefault="00920ABB" w:rsidP="00920ABB">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1D398FE8" w14:textId="77777777" w:rsidR="00920ABB" w:rsidRPr="00B04148" w:rsidRDefault="00920ABB" w:rsidP="00920ABB">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45282A9" w14:textId="77777777" w:rsidR="00920ABB" w:rsidRPr="00B04148" w:rsidRDefault="00920ABB" w:rsidP="00920ABB">
      <w:pPr>
        <w:pStyle w:val="B1"/>
      </w:pPr>
      <w:r>
        <w:t>-</w:t>
      </w:r>
      <w:r>
        <w:tab/>
      </w:r>
      <w:r w:rsidRPr="00B04148">
        <w:t xml:space="preserve">otherwise, the CSI report(s) is transmitted only on the first actual repetition. </w:t>
      </w:r>
    </w:p>
    <w:p w14:paraId="2C6B5CE5" w14:textId="77777777" w:rsidR="00920ABB" w:rsidRPr="00777D0C" w:rsidRDefault="00920ABB" w:rsidP="00920ABB">
      <w:pPr>
        <w:rPr>
          <w:sz w:val="18"/>
          <w:szCs w:val="18"/>
        </w:rPr>
      </w:pPr>
      <w:bookmarkStart w:id="18"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DD78C51" w14:textId="77777777" w:rsidR="00920ABB" w:rsidRPr="00B04148" w:rsidRDefault="00920ABB" w:rsidP="00920ABB">
      <w:r w:rsidRPr="00B04148">
        <w:lastRenderedPageBreak/>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18"/>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412ED212" w14:textId="77777777" w:rsidR="00920ABB" w:rsidRPr="00B04148" w:rsidRDefault="00920ABB" w:rsidP="00920ABB">
      <w:pPr>
        <w:pStyle w:val="B1"/>
      </w:pPr>
      <w:r>
        <w:t>-</w:t>
      </w:r>
      <w:r>
        <w:tab/>
      </w:r>
      <w:r w:rsidRPr="00B04148">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3C3DE3CA" w14:textId="77777777" w:rsidR="00920ABB" w:rsidRPr="00B04148" w:rsidRDefault="00920ABB" w:rsidP="00920ABB">
      <w:pPr>
        <w:pStyle w:val="B1"/>
      </w:pPr>
      <w:r>
        <w:t>-</w:t>
      </w:r>
      <w:r>
        <w:tab/>
      </w:r>
      <w:r w:rsidRPr="00B04148">
        <w:t xml:space="preserve">otherwise, the CSI report(s) is transmitted only on the first transmission occasion. </w:t>
      </w:r>
    </w:p>
    <w:p w14:paraId="2D58A1C3" w14:textId="77777777" w:rsidR="00920ABB" w:rsidRPr="00B04148" w:rsidRDefault="00920ABB" w:rsidP="00920ABB">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3C428677" w14:textId="77777777" w:rsidR="00920ABB" w:rsidRPr="00FB19B3" w:rsidRDefault="00920ABB" w:rsidP="00920ABB">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F2D47CA" w14:textId="77777777" w:rsidR="00920ABB" w:rsidRPr="00FB19B3" w:rsidRDefault="00920ABB" w:rsidP="00920ABB">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5F1BA735" w14:textId="6750FC46" w:rsidR="00FF23A5" w:rsidRPr="00B916EC" w:rsidRDefault="00920ABB" w:rsidP="002F26FD">
      <w:pPr>
        <w:pStyle w:val="B1"/>
      </w:pPr>
      <w:r>
        <w:t>-</w:t>
      </w:r>
      <w:r>
        <w:tab/>
      </w:r>
      <w:r w:rsidRPr="00FB19B3">
        <w:t>othe</w:t>
      </w:r>
      <w:r w:rsidRPr="00B04148">
        <w:t>rwise, the CSI report(s) is transmitted only on the first actual repetition.</w:t>
      </w:r>
    </w:p>
    <w:p w14:paraId="68C9CD36" w14:textId="6F650C63" w:rsidR="001E41F3" w:rsidRPr="004A6D5B" w:rsidRDefault="00FF23A5" w:rsidP="00FF23A5">
      <w:pPr>
        <w:jc w:val="center"/>
        <w:rPr>
          <w:b/>
          <w:bCs/>
          <w:noProof/>
          <w:sz w:val="24"/>
          <w:szCs w:val="24"/>
        </w:rPr>
      </w:pPr>
      <w:r w:rsidRPr="004A6D5B">
        <w:rPr>
          <w:b/>
          <w:bCs/>
          <w:noProof/>
          <w:sz w:val="24"/>
          <w:szCs w:val="24"/>
        </w:rPr>
        <w:t>***** Unaffected subclauses omitted *****</w:t>
      </w:r>
    </w:p>
    <w:sectPr w:rsidR="001E41F3" w:rsidRPr="004A6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37063" w14:textId="77777777" w:rsidR="00FF23A5" w:rsidRDefault="00FF23A5">
      <w:r>
        <w:separator/>
      </w:r>
    </w:p>
  </w:endnote>
  <w:endnote w:type="continuationSeparator" w:id="0">
    <w:p w14:paraId="3C937196" w14:textId="77777777" w:rsidR="00FF23A5" w:rsidRDefault="00FF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009F" w14:textId="77777777" w:rsidR="00FF23A5" w:rsidRDefault="00FF2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D67" w14:textId="77777777" w:rsidR="00FF23A5" w:rsidRDefault="00FF2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0D8" w14:textId="77777777" w:rsidR="00FF23A5" w:rsidRDefault="00FF2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8B968" w14:textId="77777777" w:rsidR="00FF23A5" w:rsidRDefault="00FF23A5">
      <w:r>
        <w:separator/>
      </w:r>
    </w:p>
  </w:footnote>
  <w:footnote w:type="continuationSeparator" w:id="0">
    <w:p w14:paraId="1B31B5D1" w14:textId="77777777" w:rsidR="00FF23A5" w:rsidRDefault="00FF2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23A5" w:rsidRDefault="00FF2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BF2" w14:textId="77777777" w:rsidR="00FF23A5" w:rsidRDefault="00FF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F59" w14:textId="77777777" w:rsidR="00FF23A5" w:rsidRDefault="00FF2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23A5" w:rsidRDefault="00FF23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23A5" w:rsidRDefault="00FF23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23A5" w:rsidRDefault="00FF2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23"/>
  </w:num>
  <w:num w:numId="4">
    <w:abstractNumId w:val="16"/>
  </w:num>
  <w:num w:numId="5">
    <w:abstractNumId w:val="13"/>
  </w:num>
  <w:num w:numId="6">
    <w:abstractNumId w:val="4"/>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0"/>
    <w:rsid w:val="00065B7E"/>
    <w:rsid w:val="000A6394"/>
    <w:rsid w:val="000B7FED"/>
    <w:rsid w:val="000C038A"/>
    <w:rsid w:val="000C6598"/>
    <w:rsid w:val="000D44B3"/>
    <w:rsid w:val="001229A9"/>
    <w:rsid w:val="00145D43"/>
    <w:rsid w:val="00174633"/>
    <w:rsid w:val="00192C46"/>
    <w:rsid w:val="001A08B3"/>
    <w:rsid w:val="001A7B60"/>
    <w:rsid w:val="001B52F0"/>
    <w:rsid w:val="001B7A65"/>
    <w:rsid w:val="001E41F3"/>
    <w:rsid w:val="00206CA9"/>
    <w:rsid w:val="0021132E"/>
    <w:rsid w:val="00212CF3"/>
    <w:rsid w:val="0024021E"/>
    <w:rsid w:val="00244C75"/>
    <w:rsid w:val="0026004D"/>
    <w:rsid w:val="002640DD"/>
    <w:rsid w:val="00275D12"/>
    <w:rsid w:val="00284FEB"/>
    <w:rsid w:val="002860C4"/>
    <w:rsid w:val="002A0673"/>
    <w:rsid w:val="002B5741"/>
    <w:rsid w:val="002E472E"/>
    <w:rsid w:val="002F26FD"/>
    <w:rsid w:val="00305409"/>
    <w:rsid w:val="00315833"/>
    <w:rsid w:val="00335DB1"/>
    <w:rsid w:val="00347013"/>
    <w:rsid w:val="003609EF"/>
    <w:rsid w:val="0036231A"/>
    <w:rsid w:val="00374DD4"/>
    <w:rsid w:val="003A6D45"/>
    <w:rsid w:val="003D4119"/>
    <w:rsid w:val="003E1A36"/>
    <w:rsid w:val="003E2C6C"/>
    <w:rsid w:val="00410371"/>
    <w:rsid w:val="004242F1"/>
    <w:rsid w:val="00465BBE"/>
    <w:rsid w:val="004A1D50"/>
    <w:rsid w:val="004A6D5B"/>
    <w:rsid w:val="004B75B7"/>
    <w:rsid w:val="0051580D"/>
    <w:rsid w:val="00547111"/>
    <w:rsid w:val="00592D74"/>
    <w:rsid w:val="005C6604"/>
    <w:rsid w:val="005D416C"/>
    <w:rsid w:val="005E2C44"/>
    <w:rsid w:val="005F1226"/>
    <w:rsid w:val="00621188"/>
    <w:rsid w:val="006257ED"/>
    <w:rsid w:val="00665C47"/>
    <w:rsid w:val="00686B1B"/>
    <w:rsid w:val="00695808"/>
    <w:rsid w:val="006B46FB"/>
    <w:rsid w:val="006E21FB"/>
    <w:rsid w:val="0074006D"/>
    <w:rsid w:val="00770510"/>
    <w:rsid w:val="00790BB8"/>
    <w:rsid w:val="00792342"/>
    <w:rsid w:val="007977A8"/>
    <w:rsid w:val="007A5936"/>
    <w:rsid w:val="007B512A"/>
    <w:rsid w:val="007B566D"/>
    <w:rsid w:val="007C2097"/>
    <w:rsid w:val="007D415E"/>
    <w:rsid w:val="007D6A07"/>
    <w:rsid w:val="007F7259"/>
    <w:rsid w:val="008040A8"/>
    <w:rsid w:val="0082250D"/>
    <w:rsid w:val="008279FA"/>
    <w:rsid w:val="008626E7"/>
    <w:rsid w:val="00870EE7"/>
    <w:rsid w:val="008863B9"/>
    <w:rsid w:val="008A45A6"/>
    <w:rsid w:val="008F3789"/>
    <w:rsid w:val="008F686C"/>
    <w:rsid w:val="00907A98"/>
    <w:rsid w:val="009148DE"/>
    <w:rsid w:val="00920ABB"/>
    <w:rsid w:val="00941E30"/>
    <w:rsid w:val="009777D9"/>
    <w:rsid w:val="00980F59"/>
    <w:rsid w:val="00981173"/>
    <w:rsid w:val="00991B88"/>
    <w:rsid w:val="009A5753"/>
    <w:rsid w:val="009A579D"/>
    <w:rsid w:val="009D7C02"/>
    <w:rsid w:val="009E3297"/>
    <w:rsid w:val="009F734F"/>
    <w:rsid w:val="00A07262"/>
    <w:rsid w:val="00A246B6"/>
    <w:rsid w:val="00A27B7E"/>
    <w:rsid w:val="00A47E70"/>
    <w:rsid w:val="00A50CF0"/>
    <w:rsid w:val="00A5548B"/>
    <w:rsid w:val="00A7671C"/>
    <w:rsid w:val="00A856FC"/>
    <w:rsid w:val="00AA0BA4"/>
    <w:rsid w:val="00AA2CBC"/>
    <w:rsid w:val="00AC5820"/>
    <w:rsid w:val="00AD1CD8"/>
    <w:rsid w:val="00B258BB"/>
    <w:rsid w:val="00B67B97"/>
    <w:rsid w:val="00B968C8"/>
    <w:rsid w:val="00BA3EC5"/>
    <w:rsid w:val="00BA51D9"/>
    <w:rsid w:val="00BB5DFC"/>
    <w:rsid w:val="00BC5CCD"/>
    <w:rsid w:val="00BD279D"/>
    <w:rsid w:val="00BD6BB8"/>
    <w:rsid w:val="00C04D77"/>
    <w:rsid w:val="00C07C7B"/>
    <w:rsid w:val="00C66BA2"/>
    <w:rsid w:val="00C95985"/>
    <w:rsid w:val="00CC5026"/>
    <w:rsid w:val="00CC68D0"/>
    <w:rsid w:val="00CD361E"/>
    <w:rsid w:val="00D03F9A"/>
    <w:rsid w:val="00D06D51"/>
    <w:rsid w:val="00D24991"/>
    <w:rsid w:val="00D50255"/>
    <w:rsid w:val="00D53557"/>
    <w:rsid w:val="00D645CE"/>
    <w:rsid w:val="00D66520"/>
    <w:rsid w:val="00DE34CF"/>
    <w:rsid w:val="00E13F3D"/>
    <w:rsid w:val="00E34898"/>
    <w:rsid w:val="00E43179"/>
    <w:rsid w:val="00EB09B7"/>
    <w:rsid w:val="00EC52F8"/>
    <w:rsid w:val="00EE7D7C"/>
    <w:rsid w:val="00F25D98"/>
    <w:rsid w:val="00F300FB"/>
    <w:rsid w:val="00FA49A9"/>
    <w:rsid w:val="00FB6386"/>
    <w:rsid w:val="00FE51D1"/>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 w:type="character" w:styleId="Mention">
    <w:name w:val="Mention"/>
    <w:basedOn w:val="DefaultParagraphFont"/>
    <w:uiPriority w:val="99"/>
    <w:unhideWhenUsed/>
    <w:rsid w:val="008225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5AIRPNAIUNRU-1830940522-14142</_dlc_DocId>
    <_dlc_DocIdUrl xmlns="71c5aaf6-e6ce-465b-b873-5148d2a4c105">
      <Url>https://nokia.sharepoint.com/sites/c5g/5gradio/_layouts/15/DocIdRedir.aspx?ID=5AIRPNAIUNRU-1830940522-14142</Url>
      <Description>5AIRPNAIUNRU-1830940522-14142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307232D1-38FB-415E-BF7D-BF260DE2F91F}">
  <ds:schemaRef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ebabf6ce-2443-438c-9946-ecc878e7654a"/>
    <ds:schemaRef ds:uri="http://purl.org/dc/terms/"/>
    <ds:schemaRef ds:uri="95d2e41d-1f11-4347-bb1c-11d6a32975dd"/>
    <ds:schemaRef ds:uri="3b34c8f0-1ef5-4d1e-bb66-517ce7fe7356"/>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16E98FA3-C0D9-4AA5-BBB0-822FB6B5F7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1170</TotalTime>
  <Pages>3</Pages>
  <Words>1346</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Maso</cp:lastModifiedBy>
  <cp:revision>28</cp:revision>
  <cp:lastPrinted>1899-12-31T23:00:00Z</cp:lastPrinted>
  <dcterms:created xsi:type="dcterms:W3CDTF">2022-02-03T09:17:00Z</dcterms:created>
  <dcterms:modified xsi:type="dcterms:W3CDTF">2022-08-12T14:15:00Z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88dbceb6-7f2d-4893-9ba6-97744e250a26</vt:lpwstr>
  </property>
</Properties>
</file>